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68" w:rsidRPr="008A7D12" w:rsidRDefault="00E24068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№8</w:t>
      </w:r>
      <w:r w:rsidRPr="008A7D12">
        <w:rPr>
          <w:sz w:val="22"/>
          <w:szCs w:val="22"/>
        </w:rPr>
        <w:t xml:space="preserve"> к договору №____              </w:t>
      </w:r>
    </w:p>
    <w:p w:rsidR="00E24068" w:rsidRPr="008A7D12" w:rsidRDefault="00E24068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E24068" w:rsidRPr="008A7D12" w:rsidRDefault="00E24068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E24068" w:rsidRPr="008A7D12" w:rsidRDefault="00E24068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E24068" w:rsidRPr="008A7D12" w:rsidRDefault="00E24068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E24068" w:rsidRPr="008A7D12" w:rsidRDefault="00E24068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E24068" w:rsidRDefault="00E24068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E24068" w:rsidRPr="00985564" w:rsidRDefault="00E24068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E24068" w:rsidRDefault="00E24068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E24068" w:rsidRPr="008A7D12" w:rsidTr="005C4509">
        <w:trPr>
          <w:trHeight w:val="962"/>
        </w:trPr>
        <w:tc>
          <w:tcPr>
            <w:tcW w:w="5955" w:type="dxa"/>
            <w:vAlign w:val="center"/>
          </w:tcPr>
          <w:p w:rsidR="00E24068" w:rsidRPr="008A7D12" w:rsidRDefault="00E24068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E24068" w:rsidRPr="008A7D12" w:rsidRDefault="00E24068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E24068" w:rsidRPr="008A7D12" w:rsidRDefault="00E24068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E24068" w:rsidRPr="008A7D12" w:rsidTr="005C4509">
        <w:trPr>
          <w:trHeight w:val="135"/>
        </w:trPr>
        <w:tc>
          <w:tcPr>
            <w:tcW w:w="5955" w:type="dxa"/>
          </w:tcPr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E24068" w:rsidRPr="008A7D12" w:rsidRDefault="00E24068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E24068" w:rsidRPr="008A7D12" w:rsidRDefault="00E24068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E24068" w:rsidRPr="008A7D12" w:rsidTr="005C4509">
        <w:trPr>
          <w:trHeight w:val="150"/>
        </w:trPr>
        <w:tc>
          <w:tcPr>
            <w:tcW w:w="5955" w:type="dxa"/>
          </w:tcPr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E24068" w:rsidRPr="008A7D12" w:rsidRDefault="00E24068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E24068" w:rsidRPr="008A7D12" w:rsidRDefault="00E24068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E24068" w:rsidRPr="008A7D12" w:rsidTr="00456109">
        <w:trPr>
          <w:trHeight w:val="1340"/>
        </w:trPr>
        <w:tc>
          <w:tcPr>
            <w:tcW w:w="5955" w:type="dxa"/>
          </w:tcPr>
          <w:p w:rsidR="00E24068" w:rsidRPr="00985564" w:rsidRDefault="00E24068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E24068" w:rsidRPr="008A7D12" w:rsidRDefault="00E24068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E24068" w:rsidRPr="008A7D12" w:rsidRDefault="00E24068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E24068" w:rsidRPr="008A7D12" w:rsidTr="005C4509">
        <w:trPr>
          <w:trHeight w:val="1102"/>
        </w:trPr>
        <w:tc>
          <w:tcPr>
            <w:tcW w:w="5955" w:type="dxa"/>
          </w:tcPr>
          <w:p w:rsidR="00E24068" w:rsidRPr="00985564" w:rsidRDefault="00E24068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E24068" w:rsidRPr="008A7D12" w:rsidRDefault="00E24068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E24068" w:rsidRPr="008A7D12" w:rsidRDefault="00E24068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E24068" w:rsidRPr="008A7D12" w:rsidRDefault="00E24068">
      <w:pPr>
        <w:rPr>
          <w:sz w:val="26"/>
          <w:szCs w:val="26"/>
        </w:rPr>
      </w:pPr>
    </w:p>
    <w:p w:rsidR="00E24068" w:rsidRDefault="00E24068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E24068" w:rsidRPr="00985564" w:rsidRDefault="00E24068" w:rsidP="008A7D12">
      <w:pPr>
        <w:pStyle w:val="Times12"/>
        <w:ind w:firstLine="0"/>
        <w:rPr>
          <w:sz w:val="22"/>
        </w:rPr>
      </w:pPr>
    </w:p>
    <w:p w:rsidR="00E24068" w:rsidRPr="00985564" w:rsidRDefault="00E24068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E24068" w:rsidRPr="00985564" w:rsidRDefault="00E24068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E24068" w:rsidRPr="008A7D12" w:rsidRDefault="00E24068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E24068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291276"/>
    <w:rsid w:val="00310B1E"/>
    <w:rsid w:val="00456109"/>
    <w:rsid w:val="00516865"/>
    <w:rsid w:val="005B3D22"/>
    <w:rsid w:val="005C4509"/>
    <w:rsid w:val="008A7D12"/>
    <w:rsid w:val="008E3A07"/>
    <w:rsid w:val="00985564"/>
    <w:rsid w:val="009F76B6"/>
    <w:rsid w:val="00B16228"/>
    <w:rsid w:val="00B73C0F"/>
    <w:rsid w:val="00CD230F"/>
    <w:rsid w:val="00E24068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7</cp:revision>
  <dcterms:created xsi:type="dcterms:W3CDTF">2013-10-02T02:58:00Z</dcterms:created>
  <dcterms:modified xsi:type="dcterms:W3CDTF">2013-12-16T05:44:00Z</dcterms:modified>
</cp:coreProperties>
</file>